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F8B" w:rsidRPr="005C5DBF" w:rsidRDefault="00F87F8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87F8B" w:rsidRPr="005C5DBF" w:rsidRDefault="00F87F8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87F8B" w:rsidRPr="005C5DBF" w:rsidRDefault="00F87F8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87F8B" w:rsidRPr="005C5DBF" w:rsidRDefault="00F87F8B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87F8B" w:rsidRPr="005C5DBF" w:rsidRDefault="00F87F8B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08.10.2021    № 282</w:t>
      </w:r>
    </w:p>
    <w:p w:rsidR="00F87F8B" w:rsidRPr="005C5DBF" w:rsidRDefault="00F87F8B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F87F8B" w:rsidRDefault="00F87F8B" w:rsidP="00985436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F87F8B" w:rsidRDefault="00F87F8B" w:rsidP="00985436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F8B" w:rsidRPr="00131EC0" w:rsidRDefault="00F87F8B" w:rsidP="00985436">
      <w:pPr>
        <w:spacing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статьями</w:t>
      </w:r>
      <w:r w:rsidRPr="001B1D4D">
        <w:rPr>
          <w:rFonts w:ascii="Times New Roman" w:hAnsi="Times New Roman" w:cs="Times New Roman"/>
          <w:sz w:val="24"/>
          <w:szCs w:val="24"/>
        </w:rPr>
        <w:t xml:space="preserve"> 39.33, 39.34, </w:t>
      </w:r>
      <w:r>
        <w:rPr>
          <w:rFonts w:ascii="Times New Roman" w:hAnsi="Times New Roman" w:cs="Times New Roman"/>
          <w:sz w:val="24"/>
          <w:szCs w:val="24"/>
        </w:rPr>
        <w:t xml:space="preserve">39.35, </w:t>
      </w:r>
      <w:r w:rsidRPr="001B1D4D">
        <w:rPr>
          <w:rFonts w:ascii="Times New Roman" w:hAnsi="Times New Roman" w:cs="Times New Roman"/>
          <w:sz w:val="24"/>
          <w:szCs w:val="24"/>
        </w:rPr>
        <w:t>39.3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1D4D">
        <w:rPr>
          <w:rFonts w:ascii="Times New Roman" w:hAnsi="Times New Roman" w:cs="Times New Roman"/>
          <w:sz w:val="24"/>
          <w:szCs w:val="24"/>
        </w:rPr>
        <w:t xml:space="preserve">Земельного кодекса Российской Федерации,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постановлениями Правительства Брянской области от 18.07.2016 № 379-п «Об утверждении Порядка и условий размещения объектов, виды которых определены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Брянской области», от 31.10.2016 № 551-п «Об утверждении общих требований к Порядку расчета размера платы за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порядку и срокам ее внесения на территории Брянской области», </w:t>
      </w:r>
      <w:r w:rsidRPr="00C21CE6">
        <w:rPr>
          <w:rFonts w:ascii="Times New Roman" w:hAnsi="Times New Roman" w:cs="Times New Roman"/>
          <w:sz w:val="24"/>
          <w:szCs w:val="24"/>
          <w:lang w:eastAsia="ru-RU"/>
        </w:rPr>
        <w:t>приказом Управления имущественных отношений Брянской области от 22.11.2019 № 1498 «Об утверждении результатов определения кадастровой стоимости земельных участков, относящихся к категории земель населенных пунктов, расположенных на территории Брянской области»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обращения  от </w:t>
      </w:r>
      <w:r>
        <w:rPr>
          <w:rFonts w:ascii="Times New Roman" w:hAnsi="Times New Roman" w:cs="Times New Roman"/>
          <w:color w:val="000000"/>
          <w:sz w:val="24"/>
          <w:szCs w:val="24"/>
        </w:rPr>
        <w:t>30.09.2021 №ТДР-400-01-04-05/38756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акционерного общества «Транснефть-Дружба» 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 инженера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 xml:space="preserve"> БРУ АО «Транснефть-Дружба» </w:t>
      </w:r>
      <w:r>
        <w:rPr>
          <w:rFonts w:ascii="Times New Roman" w:hAnsi="Times New Roman" w:cs="Times New Roman"/>
          <w:color w:val="000000"/>
          <w:sz w:val="24"/>
          <w:szCs w:val="24"/>
        </w:rPr>
        <w:t>Мартыненко Сергея Викторовича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>, действующего наосновании доверенности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15.09.2021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</w:rPr>
        <w:t>558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31E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выданной  генеральным директором АО «Транснефть-Дружба»  Камозиным Р.В.,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разрешения на использование частей земельных участков </w:t>
      </w:r>
    </w:p>
    <w:p w:rsidR="00F87F8B" w:rsidRPr="001A6DAB" w:rsidRDefault="00F87F8B" w:rsidP="001E5085">
      <w:pPr>
        <w:tabs>
          <w:tab w:val="left" w:pos="1701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87F8B" w:rsidRDefault="00F87F8B" w:rsidP="0098543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146E8">
        <w:rPr>
          <w:rFonts w:ascii="Times New Roman" w:hAnsi="Times New Roman" w:cs="Times New Roman"/>
          <w:sz w:val="24"/>
          <w:szCs w:val="24"/>
        </w:rPr>
        <w:t xml:space="preserve">Разрешить акционерному обществу «Транснефть-Дружба», место нахождения: 241020, г. Брянск, ул. Уральская,  д. 113,  ИНН 3235002178, КПП 997250001, ОГРН 1023202736754,  в  лице  филиала «Брянское районное управление  АО «Транснефть-Дружба» (БРУ АО «Транснефть-Дружба»), место нахождения: 241004, г. Брянск, проспект Московский, д.90, ИНН 3235002178, КПП 997250001/325701001, ОГРН 1023202736754, использование  земельного участка  в целях складирования строительных и иных материалов, а также размещения техники, площадью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146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7001</w:t>
      </w:r>
      <w:r w:rsidRPr="007146E8">
        <w:rPr>
          <w:rFonts w:ascii="Times New Roman" w:hAnsi="Times New Roman" w:cs="Times New Roman"/>
          <w:sz w:val="24"/>
          <w:szCs w:val="24"/>
        </w:rPr>
        <w:t xml:space="preserve"> га, расположенного</w:t>
      </w:r>
      <w:r>
        <w:rPr>
          <w:rFonts w:ascii="Times New Roman" w:hAnsi="Times New Roman" w:cs="Times New Roman"/>
          <w:sz w:val="24"/>
          <w:szCs w:val="24"/>
        </w:rPr>
        <w:t xml:space="preserve"> по адресу: Брянская область, Унечский </w:t>
      </w:r>
      <w:r w:rsidRPr="007146E8">
        <w:rPr>
          <w:rFonts w:ascii="Times New Roman" w:hAnsi="Times New Roman" w:cs="Times New Roman"/>
          <w:sz w:val="24"/>
          <w:szCs w:val="24"/>
        </w:rPr>
        <w:t xml:space="preserve">район,  </w:t>
      </w:r>
      <w:r>
        <w:rPr>
          <w:rFonts w:ascii="Times New Roman" w:hAnsi="Times New Roman" w:cs="Times New Roman"/>
          <w:sz w:val="24"/>
          <w:szCs w:val="24"/>
        </w:rPr>
        <w:t>Найтоповичское</w:t>
      </w:r>
      <w:r w:rsidRPr="007146E8">
        <w:rPr>
          <w:rFonts w:ascii="Times New Roman" w:hAnsi="Times New Roman" w:cs="Times New Roman"/>
          <w:sz w:val="24"/>
          <w:szCs w:val="24"/>
        </w:rPr>
        <w:t xml:space="preserve"> сельское поселение, вблизи ЛПДС «</w:t>
      </w:r>
      <w:r>
        <w:rPr>
          <w:rFonts w:ascii="Times New Roman" w:hAnsi="Times New Roman" w:cs="Times New Roman"/>
          <w:sz w:val="24"/>
          <w:szCs w:val="24"/>
        </w:rPr>
        <w:t>8Н»</w:t>
      </w:r>
      <w:r w:rsidRPr="007146E8">
        <w:rPr>
          <w:rFonts w:ascii="Times New Roman" w:hAnsi="Times New Roman" w:cs="Times New Roman"/>
          <w:sz w:val="24"/>
          <w:szCs w:val="24"/>
        </w:rPr>
        <w:t>,с  координатами характерных точек границ  территорий кадастрового квартала  32:27:</w:t>
      </w:r>
      <w:r>
        <w:rPr>
          <w:rFonts w:ascii="Times New Roman" w:hAnsi="Times New Roman" w:cs="Times New Roman"/>
          <w:sz w:val="24"/>
          <w:szCs w:val="24"/>
        </w:rPr>
        <w:t>0270101</w:t>
      </w:r>
    </w:p>
    <w:p w:rsidR="00F87F8B" w:rsidRDefault="00F87F8B" w:rsidP="00985436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87F8B" w:rsidRPr="007146E8" w:rsidRDefault="00F87F8B" w:rsidP="00985436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160"/>
        <w:gridCol w:w="2120"/>
      </w:tblGrid>
      <w:tr w:rsidR="00F87F8B">
        <w:tc>
          <w:tcPr>
            <w:tcW w:w="4820" w:type="dxa"/>
            <w:gridSpan w:val="3"/>
          </w:tcPr>
          <w:p w:rsidR="00F87F8B" w:rsidRPr="003513D3" w:rsidRDefault="00F87F8B" w:rsidP="00325F6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F87F8B">
        <w:tc>
          <w:tcPr>
            <w:tcW w:w="54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F87F8B">
        <w:tc>
          <w:tcPr>
            <w:tcW w:w="54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F87F8B" w:rsidRPr="003513D3" w:rsidRDefault="00F87F8B" w:rsidP="00F7121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6166,23</w:t>
            </w:r>
          </w:p>
        </w:tc>
        <w:tc>
          <w:tcPr>
            <w:tcW w:w="212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1264381,836</w:t>
            </w:r>
          </w:p>
        </w:tc>
      </w:tr>
      <w:tr w:rsidR="00F87F8B">
        <w:tc>
          <w:tcPr>
            <w:tcW w:w="54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436190,405</w:t>
            </w:r>
          </w:p>
        </w:tc>
        <w:tc>
          <w:tcPr>
            <w:tcW w:w="212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1264437,625</w:t>
            </w:r>
          </w:p>
        </w:tc>
      </w:tr>
      <w:tr w:rsidR="00F87F8B">
        <w:tc>
          <w:tcPr>
            <w:tcW w:w="54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436123,82</w:t>
            </w:r>
          </w:p>
        </w:tc>
        <w:tc>
          <w:tcPr>
            <w:tcW w:w="212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1264465,889</w:t>
            </w:r>
          </w:p>
        </w:tc>
      </w:tr>
      <w:tr w:rsidR="00F87F8B">
        <w:tc>
          <w:tcPr>
            <w:tcW w:w="54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436099,799</w:t>
            </w:r>
          </w:p>
        </w:tc>
        <w:tc>
          <w:tcPr>
            <w:tcW w:w="2120" w:type="dxa"/>
          </w:tcPr>
          <w:p w:rsidR="00F87F8B" w:rsidRPr="003513D3" w:rsidRDefault="00F87F8B" w:rsidP="00325F6E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1264410,032</w:t>
            </w:r>
          </w:p>
        </w:tc>
      </w:tr>
    </w:tbl>
    <w:p w:rsidR="00F87F8B" w:rsidRDefault="00F87F8B" w:rsidP="0098543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87F8B" w:rsidRPr="001B40EF" w:rsidRDefault="00F87F8B" w:rsidP="0098543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Установить срок использования земельного участка: </w:t>
      </w:r>
      <w:r w:rsidRPr="001B40EF">
        <w:rPr>
          <w:rFonts w:ascii="Times New Roman" w:hAnsi="Times New Roman" w:cs="Times New Roman"/>
          <w:sz w:val="24"/>
          <w:szCs w:val="24"/>
        </w:rPr>
        <w:t xml:space="preserve">с 01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1B40E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B40EF">
        <w:rPr>
          <w:rFonts w:ascii="Times New Roman" w:hAnsi="Times New Roman" w:cs="Times New Roman"/>
          <w:sz w:val="24"/>
          <w:szCs w:val="24"/>
        </w:rPr>
        <w:t xml:space="preserve"> года по  </w:t>
      </w:r>
      <w:r>
        <w:rPr>
          <w:rFonts w:ascii="Times New Roman" w:hAnsi="Times New Roman" w:cs="Times New Roman"/>
          <w:sz w:val="24"/>
          <w:szCs w:val="24"/>
        </w:rPr>
        <w:t>25 сентября</w:t>
      </w:r>
      <w:r w:rsidRPr="001B40E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B40E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87F8B" w:rsidRDefault="00F87F8B" w:rsidP="0098543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87F8B" w:rsidRPr="001B1D4D" w:rsidRDefault="00F87F8B" w:rsidP="00985436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Акционерное общество «Транснефть-Дружба»  обязано: </w:t>
      </w:r>
    </w:p>
    <w:p w:rsidR="00F87F8B" w:rsidRPr="001B1D4D" w:rsidRDefault="00F87F8B" w:rsidP="00985436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а)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выполнить предусмотренные статьей 39.35 Земельного кодекса Российской Федерации требования в случае, если использование земель или земельных  участков привело к порче или уничтожению плодородного слоя почвы в границах таких земель или земельных участков;</w:t>
      </w:r>
    </w:p>
    <w:p w:rsidR="00F87F8B" w:rsidRPr="001B1D4D" w:rsidRDefault="00F87F8B" w:rsidP="00985436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б)</w:t>
      </w:r>
      <w:r w:rsidRPr="001B1D4D">
        <w:rPr>
          <w:rFonts w:ascii="Times New Roman" w:hAnsi="Times New Roman" w:cs="Times New Roman"/>
          <w:sz w:val="24"/>
          <w:szCs w:val="24"/>
        </w:rPr>
        <w:tab/>
        <w:t>установить охранную (защитную) зону (в случаях, предусмотренных законодательством Российской Федерации);</w:t>
      </w:r>
    </w:p>
    <w:p w:rsidR="00F87F8B" w:rsidRDefault="00F87F8B" w:rsidP="00985436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в)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выполнять требования в соответствии с установленными ограничениями в отношении земельного участка (в случаях, установленных действующим законодательством Российской Федерации).</w:t>
      </w:r>
    </w:p>
    <w:p w:rsidR="00F87F8B" w:rsidRDefault="00F87F8B" w:rsidP="00985436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Досрочное прекращение действия разрешения на использование возможно со дня предоставления земельного участка гражданину или юридическому лицу. Установить десятидневный срок со дня принятия решения о предоставлении земельного участка для направления акционерному обществу «Транснефть-Дружба» уведомления о предоставлении земельного участка таким лицам.</w:t>
      </w:r>
    </w:p>
    <w:p w:rsidR="00F87F8B" w:rsidRDefault="00F87F8B" w:rsidP="00985436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  В течение десяти дней со дня выдачи разрешения на использование земельного участка направить копию этого разрешения с приложением схемы границ предполагаемого к использованию земельного участка на кадастровом плане территории в федеральный орган исполнительной власти,  уполномоченной на осуществление государственного земельного надзора.</w:t>
      </w:r>
    </w:p>
    <w:p w:rsidR="00F87F8B" w:rsidRDefault="00F87F8B" w:rsidP="00985436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  Настоящее постановление вступает в силу со дня его подписания.</w:t>
      </w:r>
    </w:p>
    <w:p w:rsidR="00F87F8B" w:rsidRPr="001B1D4D" w:rsidRDefault="00F87F8B" w:rsidP="00985436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 Контроль за исполнением настоящего постановления возложить на заместителя главы администрации района   И.М. Волкович.</w:t>
      </w:r>
    </w:p>
    <w:tbl>
      <w:tblPr>
        <w:tblW w:w="4949" w:type="pct"/>
        <w:tblInd w:w="-106" w:type="dxa"/>
        <w:tblLook w:val="01E0"/>
      </w:tblPr>
      <w:tblGrid>
        <w:gridCol w:w="7701"/>
        <w:gridCol w:w="2614"/>
      </w:tblGrid>
      <w:tr w:rsidR="00F87F8B" w:rsidRPr="00193297">
        <w:trPr>
          <w:trHeight w:val="160"/>
        </w:trPr>
        <w:tc>
          <w:tcPr>
            <w:tcW w:w="3733" w:type="pct"/>
          </w:tcPr>
          <w:p w:rsidR="00F87F8B" w:rsidRDefault="00F87F8B" w:rsidP="00325F6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F8B" w:rsidRPr="00193297" w:rsidRDefault="00F87F8B" w:rsidP="00325F6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67" w:type="pct"/>
          </w:tcPr>
          <w:p w:rsidR="00F87F8B" w:rsidRDefault="00F87F8B" w:rsidP="00325F6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F8B" w:rsidRPr="00193297" w:rsidRDefault="00F87F8B" w:rsidP="00325F6E">
            <w:pPr>
              <w:pStyle w:val="ConsPlusNormal"/>
              <w:ind w:left="271" w:right="-1" w:hanging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А.М. Кусков</w:t>
            </w:r>
          </w:p>
        </w:tc>
      </w:tr>
      <w:tr w:rsidR="00F87F8B" w:rsidRPr="00193297">
        <w:trPr>
          <w:trHeight w:val="60"/>
        </w:trPr>
        <w:tc>
          <w:tcPr>
            <w:tcW w:w="3733" w:type="pct"/>
          </w:tcPr>
          <w:p w:rsidR="00F87F8B" w:rsidRPr="00193297" w:rsidRDefault="00F87F8B" w:rsidP="00325F6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F8B" w:rsidRPr="00193297" w:rsidRDefault="00F87F8B" w:rsidP="00325F6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F87F8B" w:rsidRPr="00193297" w:rsidRDefault="00F87F8B" w:rsidP="00325F6E">
            <w:pPr>
              <w:pStyle w:val="ConsPlusNormal"/>
              <w:ind w:left="271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7F8B" w:rsidRDefault="00F87F8B" w:rsidP="00B3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F8B" w:rsidRPr="00193297" w:rsidRDefault="00F87F8B" w:rsidP="000F59D5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F8B" w:rsidRPr="00193297" w:rsidRDefault="00F87F8B" w:rsidP="00B31D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7F8B" w:rsidRDefault="00F87F8B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F87F8B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682C"/>
    <w:rsid w:val="00020191"/>
    <w:rsid w:val="00020B20"/>
    <w:rsid w:val="000267BA"/>
    <w:rsid w:val="00032DBF"/>
    <w:rsid w:val="00043144"/>
    <w:rsid w:val="00061B61"/>
    <w:rsid w:val="00065A20"/>
    <w:rsid w:val="000807FD"/>
    <w:rsid w:val="00097C91"/>
    <w:rsid w:val="000C321E"/>
    <w:rsid w:val="000C57F2"/>
    <w:rsid w:val="000C5D97"/>
    <w:rsid w:val="000D1EB5"/>
    <w:rsid w:val="000D4E8D"/>
    <w:rsid w:val="000E4A26"/>
    <w:rsid w:val="000E5216"/>
    <w:rsid w:val="000F59D5"/>
    <w:rsid w:val="000F67DC"/>
    <w:rsid w:val="00110BCD"/>
    <w:rsid w:val="001261C9"/>
    <w:rsid w:val="00131565"/>
    <w:rsid w:val="00131EC0"/>
    <w:rsid w:val="0017326C"/>
    <w:rsid w:val="001736C0"/>
    <w:rsid w:val="00193297"/>
    <w:rsid w:val="001A6DAB"/>
    <w:rsid w:val="001B1D4D"/>
    <w:rsid w:val="001B40EF"/>
    <w:rsid w:val="001B6FF9"/>
    <w:rsid w:val="001C12B0"/>
    <w:rsid w:val="001D3017"/>
    <w:rsid w:val="001E47B6"/>
    <w:rsid w:val="001E5085"/>
    <w:rsid w:val="001E65B2"/>
    <w:rsid w:val="001F5313"/>
    <w:rsid w:val="00214080"/>
    <w:rsid w:val="00227819"/>
    <w:rsid w:val="002461B6"/>
    <w:rsid w:val="0026341E"/>
    <w:rsid w:val="00292336"/>
    <w:rsid w:val="002969D0"/>
    <w:rsid w:val="002C412F"/>
    <w:rsid w:val="002E6950"/>
    <w:rsid w:val="002F7F5A"/>
    <w:rsid w:val="00325F6E"/>
    <w:rsid w:val="003321A5"/>
    <w:rsid w:val="0034685F"/>
    <w:rsid w:val="003513D3"/>
    <w:rsid w:val="00351DBC"/>
    <w:rsid w:val="00372FFD"/>
    <w:rsid w:val="00394D7E"/>
    <w:rsid w:val="0040372A"/>
    <w:rsid w:val="0041030B"/>
    <w:rsid w:val="00450812"/>
    <w:rsid w:val="00453656"/>
    <w:rsid w:val="004918D0"/>
    <w:rsid w:val="004B535C"/>
    <w:rsid w:val="004C5695"/>
    <w:rsid w:val="004D3F49"/>
    <w:rsid w:val="004D60A5"/>
    <w:rsid w:val="004E0237"/>
    <w:rsid w:val="004E3E6F"/>
    <w:rsid w:val="004E71C7"/>
    <w:rsid w:val="00504D0A"/>
    <w:rsid w:val="005525E1"/>
    <w:rsid w:val="0056352A"/>
    <w:rsid w:val="00573967"/>
    <w:rsid w:val="0059004B"/>
    <w:rsid w:val="005C3CE1"/>
    <w:rsid w:val="005C5DBF"/>
    <w:rsid w:val="00663F6A"/>
    <w:rsid w:val="00677182"/>
    <w:rsid w:val="0067752C"/>
    <w:rsid w:val="006A1A81"/>
    <w:rsid w:val="006B47C7"/>
    <w:rsid w:val="006C2E92"/>
    <w:rsid w:val="006E10FB"/>
    <w:rsid w:val="006F1CE7"/>
    <w:rsid w:val="007146E8"/>
    <w:rsid w:val="007313C4"/>
    <w:rsid w:val="007342FA"/>
    <w:rsid w:val="00741C68"/>
    <w:rsid w:val="00753E4B"/>
    <w:rsid w:val="00754EC2"/>
    <w:rsid w:val="00764CA8"/>
    <w:rsid w:val="007829B3"/>
    <w:rsid w:val="00797DBA"/>
    <w:rsid w:val="007D32C2"/>
    <w:rsid w:val="007E360E"/>
    <w:rsid w:val="00805D5E"/>
    <w:rsid w:val="0081633A"/>
    <w:rsid w:val="008207B9"/>
    <w:rsid w:val="0087349F"/>
    <w:rsid w:val="00886818"/>
    <w:rsid w:val="008F56F3"/>
    <w:rsid w:val="00901522"/>
    <w:rsid w:val="009040D3"/>
    <w:rsid w:val="009067C1"/>
    <w:rsid w:val="00911911"/>
    <w:rsid w:val="00911A64"/>
    <w:rsid w:val="009278A5"/>
    <w:rsid w:val="0094542D"/>
    <w:rsid w:val="00950A15"/>
    <w:rsid w:val="00985436"/>
    <w:rsid w:val="00994212"/>
    <w:rsid w:val="00A07281"/>
    <w:rsid w:val="00A138E1"/>
    <w:rsid w:val="00A22C0D"/>
    <w:rsid w:val="00A360B0"/>
    <w:rsid w:val="00A45CDD"/>
    <w:rsid w:val="00A81735"/>
    <w:rsid w:val="00A9308B"/>
    <w:rsid w:val="00AA617F"/>
    <w:rsid w:val="00AB5783"/>
    <w:rsid w:val="00AE45EC"/>
    <w:rsid w:val="00B31D6D"/>
    <w:rsid w:val="00BB7D76"/>
    <w:rsid w:val="00BD3839"/>
    <w:rsid w:val="00C21CE6"/>
    <w:rsid w:val="00C26740"/>
    <w:rsid w:val="00C905A5"/>
    <w:rsid w:val="00CA3774"/>
    <w:rsid w:val="00CD7CA1"/>
    <w:rsid w:val="00CF562E"/>
    <w:rsid w:val="00D26A3F"/>
    <w:rsid w:val="00D31048"/>
    <w:rsid w:val="00D61DD9"/>
    <w:rsid w:val="00D642F0"/>
    <w:rsid w:val="00D652AD"/>
    <w:rsid w:val="00D96FFB"/>
    <w:rsid w:val="00DB0D35"/>
    <w:rsid w:val="00DE0B10"/>
    <w:rsid w:val="00E64314"/>
    <w:rsid w:val="00E83E36"/>
    <w:rsid w:val="00E9142C"/>
    <w:rsid w:val="00EA4EB2"/>
    <w:rsid w:val="00EB01C3"/>
    <w:rsid w:val="00EF205A"/>
    <w:rsid w:val="00F003A8"/>
    <w:rsid w:val="00F11087"/>
    <w:rsid w:val="00F32858"/>
    <w:rsid w:val="00F35508"/>
    <w:rsid w:val="00F410FE"/>
    <w:rsid w:val="00F446D6"/>
    <w:rsid w:val="00F71216"/>
    <w:rsid w:val="00F716FE"/>
    <w:rsid w:val="00F87846"/>
    <w:rsid w:val="00F87F8B"/>
    <w:rsid w:val="00F91645"/>
    <w:rsid w:val="00F93565"/>
    <w:rsid w:val="00FA1243"/>
    <w:rsid w:val="00FA6FDB"/>
    <w:rsid w:val="00FC235F"/>
    <w:rsid w:val="00FC291F"/>
    <w:rsid w:val="00FC3F1A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642F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06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68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409</TotalTime>
  <Pages>2</Pages>
  <Words>697</Words>
  <Characters>3974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99</cp:revision>
  <cp:lastPrinted>2021-10-07T09:47:00Z</cp:lastPrinted>
  <dcterms:created xsi:type="dcterms:W3CDTF">2018-10-22T06:38:00Z</dcterms:created>
  <dcterms:modified xsi:type="dcterms:W3CDTF">2021-10-28T12:25:00Z</dcterms:modified>
</cp:coreProperties>
</file>